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F06C5" w14:textId="77777777" w:rsidR="00B9568B" w:rsidRDefault="00B9568B" w:rsidP="00B9568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RADBURP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6BC384C9" w14:textId="77777777" w:rsidR="00B9568B" w:rsidRDefault="00B9568B" w:rsidP="00B9568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Barnwell, Northamptonshire. Husbandman.</w:t>
      </w:r>
    </w:p>
    <w:p w14:paraId="46CA0F53" w14:textId="77777777" w:rsidR="00B9568B" w:rsidRDefault="00B9568B" w:rsidP="00B9568B">
      <w:pPr>
        <w:pStyle w:val="NoSpacing"/>
        <w:jc w:val="both"/>
        <w:rPr>
          <w:rFonts w:cs="Times New Roman"/>
          <w:szCs w:val="24"/>
        </w:rPr>
      </w:pPr>
    </w:p>
    <w:p w14:paraId="50BACA2E" w14:textId="77777777" w:rsidR="00B9568B" w:rsidRDefault="00B9568B" w:rsidP="00B9568B">
      <w:pPr>
        <w:pStyle w:val="NoSpacing"/>
        <w:jc w:val="both"/>
        <w:rPr>
          <w:rFonts w:cs="Times New Roman"/>
          <w:szCs w:val="24"/>
        </w:rPr>
      </w:pPr>
    </w:p>
    <w:p w14:paraId="28EB1730" w14:textId="77777777" w:rsidR="00B9568B" w:rsidRDefault="00B9568B" w:rsidP="00B9568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William Ramsey, Abbot of Peterborough(q.v.), brought a plaint of</w:t>
      </w:r>
    </w:p>
    <w:p w14:paraId="5DE5430F" w14:textId="77777777" w:rsidR="00B9568B" w:rsidRDefault="00B9568B" w:rsidP="00B9568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trespass against him and 5 others.</w:t>
      </w:r>
    </w:p>
    <w:p w14:paraId="3F4A8040" w14:textId="77777777" w:rsidR="00B9568B" w:rsidRDefault="00B9568B" w:rsidP="00B9568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C3707B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2826DD03" w14:textId="77777777" w:rsidR="00B9568B" w:rsidRDefault="00B9568B" w:rsidP="00B9568B">
      <w:pPr>
        <w:pStyle w:val="NoSpacing"/>
        <w:jc w:val="both"/>
        <w:rPr>
          <w:rFonts w:cs="Times New Roman"/>
          <w:szCs w:val="24"/>
        </w:rPr>
      </w:pPr>
    </w:p>
    <w:p w14:paraId="75F973AF" w14:textId="77777777" w:rsidR="00B9568B" w:rsidRDefault="00B9568B" w:rsidP="00B9568B">
      <w:pPr>
        <w:pStyle w:val="NoSpacing"/>
        <w:jc w:val="both"/>
        <w:rPr>
          <w:rFonts w:cs="Times New Roman"/>
          <w:szCs w:val="24"/>
        </w:rPr>
      </w:pPr>
    </w:p>
    <w:p w14:paraId="7DD7F83B" w14:textId="77777777" w:rsidR="00B9568B" w:rsidRDefault="00B9568B" w:rsidP="00B9568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28 June 2023</w:t>
      </w:r>
    </w:p>
    <w:p w14:paraId="68251CB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4042A" w14:textId="77777777" w:rsidR="00B9568B" w:rsidRDefault="00B9568B" w:rsidP="009139A6">
      <w:r>
        <w:separator/>
      </w:r>
    </w:p>
  </w:endnote>
  <w:endnote w:type="continuationSeparator" w:id="0">
    <w:p w14:paraId="7BB18827" w14:textId="77777777" w:rsidR="00B9568B" w:rsidRDefault="00B9568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2B44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BF3C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B65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ADE09" w14:textId="77777777" w:rsidR="00B9568B" w:rsidRDefault="00B9568B" w:rsidP="009139A6">
      <w:r>
        <w:separator/>
      </w:r>
    </w:p>
  </w:footnote>
  <w:footnote w:type="continuationSeparator" w:id="0">
    <w:p w14:paraId="15D143B6" w14:textId="77777777" w:rsidR="00B9568B" w:rsidRDefault="00B9568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B6B3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AF1E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D0D0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68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9568B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B7088"/>
  <w15:chartTrackingRefBased/>
  <w15:docId w15:val="{4BD7F8A1-FA46-4FA5-8626-87B065185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956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2023-09-24T16:25:00Z</dcterms:created>
  <dcterms:modified xsi:type="dcterms:W3CDTF">2023-09-24T16:26:00Z</dcterms:modified>
</cp:coreProperties>
</file>